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A73A" w14:textId="61EC3F07" w:rsidR="00F5250E" w:rsidRPr="00B266B0" w:rsidRDefault="00F5250E" w:rsidP="00F5250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27bis</w:t>
      </w:r>
      <w:r w:rsidRPr="00B266B0">
        <w:rPr>
          <w:bCs/>
          <w:noProof w:val="0"/>
          <w:sz w:val="24"/>
          <w:szCs w:val="24"/>
        </w:rPr>
        <w:tab/>
      </w:r>
      <w:r w:rsidRPr="002F65EC">
        <w:rPr>
          <w:bCs/>
          <w:noProof w:val="0"/>
          <w:sz w:val="24"/>
          <w:szCs w:val="24"/>
        </w:rPr>
        <w:t>R3-25</w:t>
      </w:r>
      <w:r w:rsidR="00D97EC9">
        <w:rPr>
          <w:bCs/>
          <w:noProof w:val="0"/>
          <w:sz w:val="24"/>
          <w:szCs w:val="24"/>
        </w:rPr>
        <w:t>2079</w:t>
      </w:r>
    </w:p>
    <w:p w14:paraId="129861E5" w14:textId="77777777" w:rsidR="00F5250E" w:rsidRPr="00B1063A" w:rsidRDefault="00F5250E" w:rsidP="00F5250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Wuhan, China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7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April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bookmarkEnd w:id="0"/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05B50B30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0A3EB3" w:rsidRPr="00D1751C">
        <w:rPr>
          <w:rFonts w:cs="Arial"/>
          <w:b/>
          <w:bCs/>
          <w:sz w:val="24"/>
          <w:lang w:val="en-US" w:eastAsia="ja-JP"/>
        </w:rPr>
        <w:t>11.4</w:t>
      </w:r>
    </w:p>
    <w:p w14:paraId="47FEC04C" w14:textId="59CB5E4F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  <w:r w:rsidR="00C35318">
        <w:rPr>
          <w:rFonts w:ascii="Arial" w:hAnsi="Arial" w:cs="Arial"/>
          <w:b/>
          <w:bCs/>
          <w:sz w:val="24"/>
        </w:rPr>
        <w:t xml:space="preserve">, </w:t>
      </w:r>
      <w:r w:rsidR="00C35318">
        <w:rPr>
          <w:rFonts w:ascii="Arial" w:hAnsi="Arial" w:cs="Arial"/>
          <w:b/>
          <w:bCs/>
          <w:sz w:val="24"/>
          <w:lang w:val="en-US"/>
        </w:rPr>
        <w:t>Deutsche Telekom</w:t>
      </w:r>
      <w:r w:rsidR="00C35318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="00C35318">
        <w:rPr>
          <w:rFonts w:ascii="Arial" w:hAnsi="Arial" w:cs="Arial"/>
          <w:b/>
          <w:bCs/>
          <w:sz w:val="24"/>
        </w:rPr>
        <w:t>FiberCop</w:t>
      </w:r>
      <w:proofErr w:type="spellEnd"/>
      <w:r w:rsidR="00027FB1">
        <w:rPr>
          <w:rFonts w:ascii="Arial" w:hAnsi="Arial" w:cs="Arial"/>
          <w:b/>
          <w:bCs/>
          <w:sz w:val="24"/>
        </w:rPr>
        <w:t xml:space="preserve"> </w:t>
      </w:r>
    </w:p>
    <w:p w14:paraId="13240CF6" w14:textId="77C8F40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C4C85">
        <w:rPr>
          <w:rFonts w:ascii="Arial" w:hAnsi="Arial" w:cs="Arial"/>
          <w:b/>
          <w:bCs/>
          <w:sz w:val="24"/>
        </w:rPr>
        <w:t xml:space="preserve">Energy </w:t>
      </w:r>
      <w:r w:rsidR="00F5250E">
        <w:rPr>
          <w:rFonts w:ascii="Arial" w:hAnsi="Arial" w:cs="Arial"/>
          <w:b/>
          <w:bCs/>
          <w:sz w:val="24"/>
        </w:rPr>
        <w:t xml:space="preserve">Saving in </w:t>
      </w:r>
      <w:r w:rsidR="005D2D5C">
        <w:rPr>
          <w:rFonts w:ascii="Arial" w:hAnsi="Arial" w:cs="Arial"/>
          <w:b/>
          <w:bCs/>
          <w:sz w:val="24"/>
        </w:rPr>
        <w:t>Split Architecture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F507A2E" w14:textId="48DC1D0F" w:rsidR="000A3EB3" w:rsidRDefault="000A3EB3" w:rsidP="00CD4C7B">
      <w:r>
        <w:t xml:space="preserve">RAN3 in Rel-19 considers split architecture support for the Rel-18 use cases. In this context, RAN3 discussed how to measure the Energy Cost of a split </w:t>
      </w:r>
      <w:proofErr w:type="spellStart"/>
      <w:r>
        <w:t>gNB</w:t>
      </w:r>
      <w:proofErr w:type="spellEnd"/>
      <w:r>
        <w:t xml:space="preserve"> and in RAN3 #126 the following agreement was made:</w:t>
      </w:r>
    </w:p>
    <w:p w14:paraId="504E916D" w14:textId="77777777" w:rsidR="005B424D" w:rsidRDefault="005B424D" w:rsidP="005B424D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 xml:space="preserve">In split architecture, the Energy Cost of </w:t>
      </w:r>
      <w:proofErr w:type="spellStart"/>
      <w:r>
        <w:rPr>
          <w:rFonts w:eastAsia="DengXian" w:cs="Calibri"/>
          <w:b/>
          <w:color w:val="008000"/>
          <w:sz w:val="18"/>
        </w:rPr>
        <w:t>gNB</w:t>
      </w:r>
      <w:proofErr w:type="spellEnd"/>
      <w:r>
        <w:rPr>
          <w:rFonts w:eastAsia="DengXian" w:cs="Calibri"/>
          <w:b/>
          <w:color w:val="008000"/>
          <w:sz w:val="18"/>
        </w:rPr>
        <w:t xml:space="preserve"> is the sum of the Energy Cost of its </w:t>
      </w:r>
      <w:proofErr w:type="spellStart"/>
      <w:r>
        <w:rPr>
          <w:rFonts w:eastAsia="DengXian" w:cs="Calibri"/>
          <w:b/>
          <w:color w:val="008000"/>
          <w:sz w:val="18"/>
        </w:rPr>
        <w:t>gNB</w:t>
      </w:r>
      <w:proofErr w:type="spellEnd"/>
      <w:r>
        <w:rPr>
          <w:rFonts w:eastAsia="DengXian" w:cs="Calibri"/>
          <w:b/>
          <w:color w:val="008000"/>
          <w:sz w:val="18"/>
        </w:rPr>
        <w:t>-DUs.</w:t>
      </w:r>
    </w:p>
    <w:p w14:paraId="63F07FB3" w14:textId="13105656" w:rsidR="00E9779A" w:rsidRPr="005B424D" w:rsidRDefault="005B424D" w:rsidP="00CD4C7B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 xml:space="preserve">Mapping rule is only configured at </w:t>
      </w:r>
      <w:proofErr w:type="spellStart"/>
      <w:r>
        <w:rPr>
          <w:rFonts w:eastAsia="DengXian" w:cs="Calibri"/>
          <w:b/>
          <w:color w:val="008000"/>
          <w:sz w:val="18"/>
        </w:rPr>
        <w:t>gNB</w:t>
      </w:r>
      <w:proofErr w:type="spellEnd"/>
      <w:r>
        <w:rPr>
          <w:rFonts w:eastAsia="DengXian" w:cs="Calibri"/>
          <w:b/>
          <w:color w:val="008000"/>
          <w:sz w:val="18"/>
        </w:rPr>
        <w:t xml:space="preserve">-DU and shall be unified for all the </w:t>
      </w:r>
      <w:proofErr w:type="spellStart"/>
      <w:r>
        <w:rPr>
          <w:rFonts w:eastAsia="DengXian" w:cs="Calibri"/>
          <w:b/>
          <w:color w:val="008000"/>
          <w:sz w:val="18"/>
        </w:rPr>
        <w:t>gNB</w:t>
      </w:r>
      <w:proofErr w:type="spellEnd"/>
      <w:r>
        <w:rPr>
          <w:rFonts w:eastAsia="DengXian" w:cs="Calibri"/>
          <w:b/>
          <w:color w:val="008000"/>
          <w:sz w:val="18"/>
        </w:rPr>
        <w:t>-DUs within a defined area.</w:t>
      </w:r>
    </w:p>
    <w:p w14:paraId="53A15A35" w14:textId="22E6CA3A" w:rsidR="00C34C13" w:rsidRDefault="000A3EB3" w:rsidP="00C34C13">
      <w:pPr>
        <w:tabs>
          <w:tab w:val="right" w:pos="9800"/>
        </w:tabs>
        <w:spacing w:after="60"/>
      </w:pPr>
      <w:r>
        <w:t>Towards this end, RAN3 sent an LS (</w:t>
      </w:r>
      <w:r w:rsidRPr="000A3EB3">
        <w:t>R3-24</w:t>
      </w:r>
      <w:r w:rsidRPr="000A3EB3">
        <w:rPr>
          <w:rFonts w:hint="eastAsia"/>
        </w:rPr>
        <w:t>7907</w:t>
      </w:r>
      <w:r w:rsidRPr="000A3EB3">
        <w:t xml:space="preserve">) </w:t>
      </w:r>
      <w:r>
        <w:t xml:space="preserve">to SA5 asking SA5 to update their specifications </w:t>
      </w:r>
      <w:r w:rsidR="00C34C13">
        <w:t xml:space="preserve">to support the configuration of the Energy Cost mapping rule towards a </w:t>
      </w:r>
      <w:proofErr w:type="spellStart"/>
      <w:r w:rsidR="00C34C13">
        <w:t>gNB</w:t>
      </w:r>
      <w:proofErr w:type="spellEnd"/>
      <w:r w:rsidR="00C34C13">
        <w:t xml:space="preserve">-DU with the mapping rule being unified for all </w:t>
      </w:r>
      <w:proofErr w:type="spellStart"/>
      <w:r w:rsidR="00C34C13">
        <w:t>gNB</w:t>
      </w:r>
      <w:proofErr w:type="spellEnd"/>
      <w:r w:rsidR="00C34C13">
        <w:t xml:space="preserve">-DUs within a defined area. In this meeting, SA5 responded to RAN3 in R3-251529 including a CR to TS 28.541 enabling </w:t>
      </w:r>
      <w:proofErr w:type="spellStart"/>
      <w:r w:rsidR="00C34C13">
        <w:t>gNB</w:t>
      </w:r>
      <w:proofErr w:type="spellEnd"/>
      <w:r w:rsidR="00C34C13">
        <w:t xml:space="preserve">-DUs within a defined area to be configured with the same </w:t>
      </w:r>
      <w:r w:rsidR="0024327D">
        <w:t xml:space="preserve">Energy Cost </w:t>
      </w:r>
      <w:r w:rsidR="00C34C13">
        <w:t>mapping rule.</w:t>
      </w:r>
    </w:p>
    <w:p w14:paraId="0914B002" w14:textId="77777777" w:rsidR="00C34C13" w:rsidRDefault="00C34C13" w:rsidP="00C34C13">
      <w:pPr>
        <w:tabs>
          <w:tab w:val="right" w:pos="9800"/>
        </w:tabs>
        <w:spacing w:after="60"/>
      </w:pPr>
    </w:p>
    <w:p w14:paraId="05EBF9EF" w14:textId="2F383DDC" w:rsidR="00BE12E5" w:rsidRDefault="00AC4A53" w:rsidP="00CD4C7B">
      <w:r>
        <w:t>In this contribution we</w:t>
      </w:r>
      <w:r w:rsidR="00F90316">
        <w:t xml:space="preserve"> provide </w:t>
      </w:r>
      <w:r w:rsidR="00B76B4F">
        <w:t xml:space="preserve">some observations </w:t>
      </w:r>
      <w:r w:rsidR="00F86694">
        <w:t>related to</w:t>
      </w:r>
      <w:r w:rsidR="00B76B4F">
        <w:t xml:space="preserve"> the Energy Cost</w:t>
      </w:r>
      <w:r w:rsidR="00F86694">
        <w:t xml:space="preserve"> index calculation in the </w:t>
      </w:r>
      <w:proofErr w:type="spellStart"/>
      <w:r w:rsidR="00F86694">
        <w:t>gNB</w:t>
      </w:r>
      <w:proofErr w:type="spellEnd"/>
      <w:r w:rsidR="00F86694">
        <w:t>-DU</w:t>
      </w:r>
      <w:r w:rsidR="001A0E4B">
        <w:t>,</w:t>
      </w:r>
      <w:r w:rsidR="00F86694">
        <w:t xml:space="preserve"> based on the existing measurements</w:t>
      </w:r>
      <w:r w:rsidR="001A0E4B">
        <w:t xml:space="preserve"> provided by</w:t>
      </w:r>
      <w:r w:rsidR="00F86694">
        <w:t xml:space="preserve"> SA5.</w:t>
      </w:r>
      <w:r w:rsidR="00B76B4F">
        <w:t xml:space="preserve"> </w:t>
      </w:r>
    </w:p>
    <w:p w14:paraId="40AFD012" w14:textId="1345D606" w:rsidR="00017BB2" w:rsidRPr="00017BB2" w:rsidRDefault="00CD4C7B" w:rsidP="00017BB2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698C6495" w14:textId="22E9BF80" w:rsidR="00607B17" w:rsidRDefault="00C34C13" w:rsidP="005B424D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Despite the introduced support by SA5 to enable configuration of a mapping rule towards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-DU that is unified within an area of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-DUs</w:t>
      </w:r>
      <w:r w:rsidR="00D354F5">
        <w:rPr>
          <w:rFonts w:ascii="Times New Roman" w:hAnsi="Times New Roman"/>
          <w:sz w:val="20"/>
          <w:lang w:val="en-GB"/>
        </w:rPr>
        <w:t xml:space="preserve">, it is still unclear how the mapping rule will map an Energy Consumption to an Energy Cost value. This is because </w:t>
      </w:r>
      <w:r w:rsidR="005B424D">
        <w:rPr>
          <w:rFonts w:ascii="Times New Roman" w:hAnsi="Times New Roman"/>
          <w:sz w:val="20"/>
          <w:lang w:val="en-GB"/>
        </w:rPr>
        <w:t>currently there are no standardized means enabling</w:t>
      </w:r>
      <w:r w:rsidR="00D354F5">
        <w:rPr>
          <w:rFonts w:ascii="Times New Roman" w:hAnsi="Times New Roman"/>
          <w:sz w:val="20"/>
          <w:lang w:val="en-GB"/>
        </w:rPr>
        <w:t xml:space="preserve"> a</w:t>
      </w:r>
      <w:r w:rsidR="005B424D">
        <w:rPr>
          <w:rFonts w:ascii="Times New Roman" w:hAnsi="Times New Roman"/>
          <w:sz w:val="20"/>
          <w:lang w:val="en-GB"/>
        </w:rPr>
        <w:t xml:space="preserve"> </w:t>
      </w:r>
      <w:proofErr w:type="spellStart"/>
      <w:r w:rsidR="005B424D">
        <w:rPr>
          <w:rFonts w:ascii="Times New Roman" w:hAnsi="Times New Roman"/>
          <w:sz w:val="20"/>
          <w:lang w:val="en-GB"/>
        </w:rPr>
        <w:t>gNB</w:t>
      </w:r>
      <w:proofErr w:type="spellEnd"/>
      <w:r w:rsidR="009C60BB">
        <w:rPr>
          <w:rFonts w:ascii="Times New Roman" w:hAnsi="Times New Roman"/>
          <w:sz w:val="20"/>
          <w:lang w:val="en-GB"/>
        </w:rPr>
        <w:t xml:space="preserve">-DU </w:t>
      </w:r>
      <w:r w:rsidR="005B424D">
        <w:rPr>
          <w:rFonts w:ascii="Times New Roman" w:hAnsi="Times New Roman"/>
          <w:sz w:val="20"/>
          <w:lang w:val="en-GB"/>
        </w:rPr>
        <w:t>to</w:t>
      </w:r>
      <w:r w:rsidR="009C60BB">
        <w:rPr>
          <w:rFonts w:ascii="Times New Roman" w:hAnsi="Times New Roman"/>
          <w:sz w:val="20"/>
          <w:lang w:val="en-GB"/>
        </w:rPr>
        <w:t xml:space="preserve"> measure its </w:t>
      </w:r>
      <w:r w:rsidR="00BD64E4">
        <w:rPr>
          <w:rFonts w:ascii="Times New Roman" w:hAnsi="Times New Roman"/>
          <w:sz w:val="20"/>
          <w:lang w:val="en-GB"/>
        </w:rPr>
        <w:t>E</w:t>
      </w:r>
      <w:r w:rsidR="009C60BB">
        <w:rPr>
          <w:rFonts w:ascii="Times New Roman" w:hAnsi="Times New Roman"/>
          <w:sz w:val="20"/>
          <w:lang w:val="en-GB"/>
        </w:rPr>
        <w:t xml:space="preserve">nergy </w:t>
      </w:r>
      <w:r w:rsidR="00BD64E4">
        <w:rPr>
          <w:rFonts w:ascii="Times New Roman" w:hAnsi="Times New Roman"/>
          <w:sz w:val="20"/>
          <w:lang w:val="en-GB"/>
        </w:rPr>
        <w:t>C</w:t>
      </w:r>
      <w:r w:rsidR="009C60BB">
        <w:rPr>
          <w:rFonts w:ascii="Times New Roman" w:hAnsi="Times New Roman"/>
          <w:sz w:val="20"/>
          <w:lang w:val="en-GB"/>
        </w:rPr>
        <w:t>onsumption</w:t>
      </w:r>
      <w:r w:rsidR="0051501B">
        <w:rPr>
          <w:rFonts w:ascii="Times New Roman" w:hAnsi="Times New Roman"/>
          <w:sz w:val="20"/>
          <w:lang w:val="en-GB"/>
        </w:rPr>
        <w:t xml:space="preserve">. </w:t>
      </w:r>
      <w:r w:rsidR="00607B17">
        <w:rPr>
          <w:rFonts w:ascii="Times New Roman" w:hAnsi="Times New Roman"/>
          <w:sz w:val="20"/>
          <w:lang w:val="en-GB"/>
        </w:rPr>
        <w:t>In TS 28.554</w:t>
      </w:r>
      <w:r w:rsidR="009816AD">
        <w:rPr>
          <w:rFonts w:ascii="Times New Roman" w:hAnsi="Times New Roman"/>
          <w:sz w:val="20"/>
          <w:lang w:val="en-GB"/>
        </w:rPr>
        <w:t xml:space="preserve"> [</w:t>
      </w:r>
      <w:r w:rsidR="005B424D">
        <w:rPr>
          <w:rFonts w:ascii="Times New Roman" w:hAnsi="Times New Roman"/>
          <w:sz w:val="20"/>
          <w:lang w:val="en-GB"/>
        </w:rPr>
        <w:t>1</w:t>
      </w:r>
      <w:r w:rsidR="009816AD">
        <w:rPr>
          <w:rFonts w:ascii="Times New Roman" w:hAnsi="Times New Roman"/>
          <w:sz w:val="20"/>
          <w:lang w:val="en-GB"/>
        </w:rPr>
        <w:t xml:space="preserve">] </w:t>
      </w:r>
      <w:r w:rsidR="00607B17">
        <w:rPr>
          <w:rFonts w:ascii="Times New Roman" w:hAnsi="Times New Roman"/>
          <w:sz w:val="20"/>
          <w:lang w:val="en-GB"/>
        </w:rPr>
        <w:t>different Energy Consumption measurements are provided</w:t>
      </w:r>
      <w:r w:rsidR="002C2A71">
        <w:rPr>
          <w:rFonts w:ascii="Times New Roman" w:hAnsi="Times New Roman"/>
          <w:sz w:val="20"/>
          <w:lang w:val="en-GB"/>
        </w:rPr>
        <w:t xml:space="preserve"> including NF</w:t>
      </w:r>
      <w:r w:rsidR="003E17C5">
        <w:rPr>
          <w:rFonts w:ascii="Times New Roman" w:hAnsi="Times New Roman"/>
          <w:sz w:val="20"/>
          <w:lang w:val="en-GB"/>
        </w:rPr>
        <w:t xml:space="preserve"> </w:t>
      </w:r>
      <w:r w:rsidR="002C2A71">
        <w:rPr>
          <w:rFonts w:ascii="Times New Roman" w:hAnsi="Times New Roman"/>
          <w:sz w:val="20"/>
          <w:lang w:val="en-GB"/>
        </w:rPr>
        <w:t>Energy Consumption</w:t>
      </w:r>
      <w:r w:rsidR="00BD6CFD">
        <w:rPr>
          <w:rFonts w:ascii="Times New Roman" w:hAnsi="Times New Roman"/>
          <w:sz w:val="20"/>
          <w:lang w:val="en-GB"/>
        </w:rPr>
        <w:t xml:space="preserve"> and Energy Consumption of a </w:t>
      </w:r>
      <w:proofErr w:type="spellStart"/>
      <w:r w:rsidR="00BD6CFD">
        <w:rPr>
          <w:rFonts w:ascii="Times New Roman" w:hAnsi="Times New Roman"/>
          <w:sz w:val="20"/>
          <w:lang w:val="en-GB"/>
        </w:rPr>
        <w:t>gNB</w:t>
      </w:r>
      <w:proofErr w:type="spellEnd"/>
      <w:r w:rsidR="00135061">
        <w:rPr>
          <w:rFonts w:ascii="Times New Roman" w:hAnsi="Times New Roman"/>
          <w:sz w:val="20"/>
          <w:lang w:val="en-GB"/>
        </w:rPr>
        <w:t xml:space="preserve"> in </w:t>
      </w:r>
      <w:r w:rsidR="00533BE7">
        <w:rPr>
          <w:rFonts w:ascii="Times New Roman" w:hAnsi="Times New Roman"/>
          <w:sz w:val="20"/>
          <w:lang w:val="en-GB"/>
        </w:rPr>
        <w:t xml:space="preserve">non-split </w:t>
      </w:r>
      <w:r w:rsidR="00D20CAC">
        <w:rPr>
          <w:rFonts w:ascii="Times New Roman" w:hAnsi="Times New Roman"/>
          <w:sz w:val="20"/>
          <w:lang w:val="en-GB"/>
        </w:rPr>
        <w:t xml:space="preserve">NG-RAN </w:t>
      </w:r>
      <w:r w:rsidR="00533BE7">
        <w:rPr>
          <w:rFonts w:ascii="Times New Roman" w:hAnsi="Times New Roman"/>
          <w:sz w:val="20"/>
          <w:lang w:val="en-GB"/>
        </w:rPr>
        <w:t>architecture</w:t>
      </w:r>
      <w:r w:rsidR="00BD6CFD">
        <w:rPr>
          <w:rFonts w:ascii="Times New Roman" w:hAnsi="Times New Roman"/>
          <w:sz w:val="20"/>
          <w:lang w:val="en-GB"/>
        </w:rPr>
        <w:t xml:space="preserve">. However, there is no measurement to describe </w:t>
      </w:r>
      <w:r w:rsidR="00475FA8">
        <w:rPr>
          <w:rFonts w:ascii="Times New Roman" w:hAnsi="Times New Roman"/>
          <w:sz w:val="20"/>
          <w:lang w:val="en-GB"/>
        </w:rPr>
        <w:t xml:space="preserve">the Energy Consumption </w:t>
      </w:r>
      <w:r w:rsidR="000C2F70">
        <w:rPr>
          <w:rFonts w:ascii="Times New Roman" w:hAnsi="Times New Roman"/>
          <w:sz w:val="20"/>
          <w:lang w:val="en-GB"/>
        </w:rPr>
        <w:t xml:space="preserve">of a </w:t>
      </w:r>
      <w:proofErr w:type="spellStart"/>
      <w:r w:rsidR="000C2F70">
        <w:rPr>
          <w:rFonts w:ascii="Times New Roman" w:hAnsi="Times New Roman"/>
          <w:sz w:val="20"/>
          <w:lang w:val="en-GB"/>
        </w:rPr>
        <w:t>gNB</w:t>
      </w:r>
      <w:proofErr w:type="spellEnd"/>
      <w:r w:rsidR="000C2F70">
        <w:rPr>
          <w:rFonts w:ascii="Times New Roman" w:hAnsi="Times New Roman"/>
          <w:sz w:val="20"/>
          <w:lang w:val="en-GB"/>
        </w:rPr>
        <w:t>-DU</w:t>
      </w:r>
      <w:r w:rsidR="00D20CAC">
        <w:rPr>
          <w:rFonts w:ascii="Times New Roman" w:hAnsi="Times New Roman"/>
          <w:sz w:val="20"/>
          <w:lang w:val="en-GB"/>
        </w:rPr>
        <w:t xml:space="preserve"> (split NG-RAN architecture)</w:t>
      </w:r>
      <w:r w:rsidR="000C2F70">
        <w:rPr>
          <w:rFonts w:ascii="Times New Roman" w:hAnsi="Times New Roman"/>
          <w:sz w:val="20"/>
          <w:lang w:val="en-GB"/>
        </w:rPr>
        <w:t>.</w:t>
      </w:r>
      <w:r w:rsidR="00A94343">
        <w:rPr>
          <w:rFonts w:ascii="Times New Roman" w:hAnsi="Times New Roman"/>
          <w:sz w:val="20"/>
          <w:lang w:val="en-GB"/>
        </w:rPr>
        <w:t xml:space="preserve"> </w:t>
      </w:r>
      <w:r w:rsidR="000C2F70">
        <w:rPr>
          <w:rFonts w:ascii="Times New Roman" w:hAnsi="Times New Roman"/>
          <w:sz w:val="20"/>
          <w:lang w:val="en-GB"/>
        </w:rPr>
        <w:t>I</w:t>
      </w:r>
      <w:r w:rsidR="00C64DE1">
        <w:rPr>
          <w:rFonts w:ascii="Times New Roman" w:hAnsi="Times New Roman"/>
          <w:sz w:val="20"/>
          <w:lang w:val="en-GB"/>
        </w:rPr>
        <w:t>t is therefore</w:t>
      </w:r>
      <w:r w:rsidR="006F2CA1">
        <w:rPr>
          <w:rFonts w:ascii="Times New Roman" w:hAnsi="Times New Roman"/>
          <w:sz w:val="20"/>
          <w:lang w:val="en-GB"/>
        </w:rPr>
        <w:t xml:space="preserve"> currently</w:t>
      </w:r>
      <w:r w:rsidR="00C64DE1">
        <w:rPr>
          <w:rFonts w:ascii="Times New Roman" w:hAnsi="Times New Roman"/>
          <w:sz w:val="20"/>
          <w:lang w:val="en-GB"/>
        </w:rPr>
        <w:t xml:space="preserve"> unclear how a </w:t>
      </w:r>
      <w:proofErr w:type="spellStart"/>
      <w:r w:rsidR="00C64DE1">
        <w:rPr>
          <w:rFonts w:ascii="Times New Roman" w:hAnsi="Times New Roman"/>
          <w:sz w:val="20"/>
          <w:lang w:val="en-GB"/>
        </w:rPr>
        <w:t>gNB</w:t>
      </w:r>
      <w:proofErr w:type="spellEnd"/>
      <w:r w:rsidR="0059193E">
        <w:rPr>
          <w:rFonts w:ascii="Times New Roman" w:hAnsi="Times New Roman"/>
          <w:sz w:val="20"/>
          <w:lang w:val="en-GB"/>
        </w:rPr>
        <w:t>-DU</w:t>
      </w:r>
      <w:r w:rsidR="00C64DE1">
        <w:rPr>
          <w:rFonts w:ascii="Times New Roman" w:hAnsi="Times New Roman"/>
          <w:sz w:val="20"/>
          <w:lang w:val="en-GB"/>
        </w:rPr>
        <w:t xml:space="preserve"> can m</w:t>
      </w:r>
      <w:r w:rsidR="00AA74CB">
        <w:rPr>
          <w:rFonts w:ascii="Times New Roman" w:hAnsi="Times New Roman"/>
          <w:sz w:val="20"/>
          <w:lang w:val="en-GB"/>
        </w:rPr>
        <w:t xml:space="preserve">ap </w:t>
      </w:r>
      <w:r w:rsidR="00D07226">
        <w:rPr>
          <w:rFonts w:ascii="Times New Roman" w:hAnsi="Times New Roman"/>
          <w:sz w:val="20"/>
          <w:lang w:val="en-GB"/>
        </w:rPr>
        <w:t xml:space="preserve">its Energy Consumption </w:t>
      </w:r>
      <w:r w:rsidR="006454FB">
        <w:rPr>
          <w:rFonts w:ascii="Times New Roman" w:hAnsi="Times New Roman"/>
          <w:sz w:val="20"/>
          <w:lang w:val="en-GB"/>
        </w:rPr>
        <w:t>to an Energy Cost measurement</w:t>
      </w:r>
      <w:r w:rsidR="00C86798">
        <w:rPr>
          <w:rFonts w:ascii="Times New Roman" w:hAnsi="Times New Roman"/>
          <w:sz w:val="20"/>
          <w:lang w:val="en-GB"/>
        </w:rPr>
        <w:t xml:space="preserve"> in a </w:t>
      </w:r>
      <w:r w:rsidR="004C0D04">
        <w:rPr>
          <w:rFonts w:ascii="Times New Roman" w:hAnsi="Times New Roman"/>
          <w:sz w:val="20"/>
          <w:lang w:val="en-GB"/>
        </w:rPr>
        <w:t>standardized manner</w:t>
      </w:r>
      <w:r w:rsidR="006454FB">
        <w:rPr>
          <w:rFonts w:ascii="Times New Roman" w:hAnsi="Times New Roman"/>
          <w:sz w:val="20"/>
          <w:lang w:val="en-GB"/>
        </w:rPr>
        <w:t xml:space="preserve">. </w:t>
      </w:r>
    </w:p>
    <w:p w14:paraId="72476435" w14:textId="77777777" w:rsidR="006454FB" w:rsidRDefault="006454FB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6114C96C" w14:textId="6D9DFBD9" w:rsidR="006454FB" w:rsidRPr="00E65A27" w:rsidRDefault="006454FB" w:rsidP="00B0454F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E65A27">
        <w:rPr>
          <w:rFonts w:ascii="Times New Roman" w:hAnsi="Times New Roman"/>
          <w:b/>
          <w:bCs/>
          <w:sz w:val="20"/>
          <w:lang w:val="en-GB"/>
        </w:rPr>
        <w:t xml:space="preserve">Proposal: </w:t>
      </w:r>
      <w:r w:rsidR="00AC66E4">
        <w:rPr>
          <w:rFonts w:ascii="Times New Roman" w:hAnsi="Times New Roman"/>
          <w:b/>
          <w:bCs/>
          <w:sz w:val="20"/>
          <w:lang w:val="en-GB"/>
        </w:rPr>
        <w:t>I</w:t>
      </w:r>
      <w:r w:rsidR="002B105C">
        <w:rPr>
          <w:rFonts w:ascii="Times New Roman" w:hAnsi="Times New Roman"/>
          <w:b/>
          <w:bCs/>
          <w:sz w:val="20"/>
          <w:lang w:val="en-GB"/>
        </w:rPr>
        <w:t xml:space="preserve">ntroduce a new measurement for the </w:t>
      </w:r>
      <w:r w:rsidR="00826023" w:rsidRPr="00E65A27">
        <w:rPr>
          <w:rFonts w:ascii="Times New Roman" w:hAnsi="Times New Roman"/>
          <w:b/>
          <w:bCs/>
          <w:sz w:val="20"/>
          <w:lang w:val="en-GB"/>
        </w:rPr>
        <w:t>E</w:t>
      </w:r>
      <w:r w:rsidR="005364DC">
        <w:rPr>
          <w:rFonts w:ascii="Times New Roman" w:hAnsi="Times New Roman"/>
          <w:b/>
          <w:bCs/>
          <w:sz w:val="20"/>
          <w:lang w:val="en-GB"/>
        </w:rPr>
        <w:t xml:space="preserve">nergy </w:t>
      </w:r>
      <w:r w:rsidR="00FC2462">
        <w:rPr>
          <w:rFonts w:ascii="Times New Roman" w:hAnsi="Times New Roman"/>
          <w:b/>
          <w:bCs/>
          <w:sz w:val="20"/>
          <w:lang w:val="en-GB"/>
        </w:rPr>
        <w:t>Consumption</w:t>
      </w:r>
      <w:r w:rsidR="005364DC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826023" w:rsidRPr="00E65A27">
        <w:rPr>
          <w:rFonts w:ascii="Times New Roman" w:hAnsi="Times New Roman"/>
          <w:b/>
          <w:bCs/>
          <w:sz w:val="20"/>
          <w:lang w:val="en-GB"/>
        </w:rPr>
        <w:t xml:space="preserve">of a </w:t>
      </w:r>
      <w:proofErr w:type="spellStart"/>
      <w:r w:rsidR="00826023" w:rsidRPr="00E65A27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="00826023" w:rsidRPr="00E65A27">
        <w:rPr>
          <w:rFonts w:ascii="Times New Roman" w:hAnsi="Times New Roman"/>
          <w:b/>
          <w:bCs/>
          <w:sz w:val="20"/>
          <w:lang w:val="en-GB"/>
        </w:rPr>
        <w:t>-DU.</w:t>
      </w:r>
    </w:p>
    <w:p w14:paraId="2FCCA1B5" w14:textId="77777777" w:rsidR="006454FB" w:rsidRDefault="006454FB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32B6D61B" w14:textId="01D50E98" w:rsidR="007A232F" w:rsidRDefault="00397D21" w:rsidP="00C24329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If RAN3 confirms the need to introduce a new Energy Consumption measurement </w:t>
      </w:r>
      <w:r w:rsidR="0073469A">
        <w:rPr>
          <w:rFonts w:ascii="Times New Roman" w:hAnsi="Times New Roman"/>
          <w:sz w:val="20"/>
          <w:lang w:val="en-GB"/>
        </w:rPr>
        <w:t xml:space="preserve">of a </w:t>
      </w:r>
      <w:proofErr w:type="spellStart"/>
      <w:r w:rsidR="0073469A">
        <w:rPr>
          <w:rFonts w:ascii="Times New Roman" w:hAnsi="Times New Roman"/>
          <w:sz w:val="20"/>
          <w:lang w:val="en-GB"/>
        </w:rPr>
        <w:t>gNB</w:t>
      </w:r>
      <w:proofErr w:type="spellEnd"/>
      <w:r w:rsidR="0073469A">
        <w:rPr>
          <w:rFonts w:ascii="Times New Roman" w:hAnsi="Times New Roman"/>
          <w:sz w:val="20"/>
          <w:lang w:val="en-GB"/>
        </w:rPr>
        <w:t>-DU, RAN3 needs to send a</w:t>
      </w:r>
      <w:r w:rsidR="00D70CA1">
        <w:rPr>
          <w:rFonts w:ascii="Times New Roman" w:hAnsi="Times New Roman"/>
          <w:sz w:val="20"/>
          <w:lang w:val="en-GB"/>
        </w:rPr>
        <w:t xml:space="preserve"> </w:t>
      </w:r>
      <w:proofErr w:type="gramStart"/>
      <w:r w:rsidR="00970570">
        <w:rPr>
          <w:rFonts w:ascii="Times New Roman" w:hAnsi="Times New Roman"/>
          <w:sz w:val="20"/>
          <w:lang w:val="en-GB"/>
        </w:rPr>
        <w:t>r</w:t>
      </w:r>
      <w:r w:rsidR="00D70CA1">
        <w:rPr>
          <w:rFonts w:ascii="Times New Roman" w:hAnsi="Times New Roman"/>
          <w:sz w:val="20"/>
          <w:lang w:val="en-GB"/>
        </w:rPr>
        <w:t>eply</w:t>
      </w:r>
      <w:proofErr w:type="gramEnd"/>
      <w:r w:rsidR="0073469A">
        <w:rPr>
          <w:rFonts w:ascii="Times New Roman" w:hAnsi="Times New Roman"/>
          <w:sz w:val="20"/>
          <w:lang w:val="en-GB"/>
        </w:rPr>
        <w:t xml:space="preserve"> </w:t>
      </w:r>
      <w:r w:rsidR="00C870EB">
        <w:rPr>
          <w:rFonts w:ascii="Times New Roman" w:hAnsi="Times New Roman"/>
          <w:sz w:val="20"/>
          <w:lang w:val="en-GB"/>
        </w:rPr>
        <w:t xml:space="preserve">LS to SA5 to </w:t>
      </w:r>
      <w:r w:rsidR="00BD7C84">
        <w:rPr>
          <w:rFonts w:ascii="Times New Roman" w:hAnsi="Times New Roman"/>
          <w:sz w:val="20"/>
          <w:lang w:val="en-GB"/>
        </w:rPr>
        <w:t xml:space="preserve">request </w:t>
      </w:r>
      <w:r w:rsidR="00C870EB">
        <w:rPr>
          <w:rFonts w:ascii="Times New Roman" w:hAnsi="Times New Roman"/>
          <w:sz w:val="20"/>
          <w:lang w:val="en-GB"/>
        </w:rPr>
        <w:t xml:space="preserve">SA5 to </w:t>
      </w:r>
      <w:r w:rsidR="00814D6C">
        <w:rPr>
          <w:rFonts w:ascii="Times New Roman" w:hAnsi="Times New Roman"/>
          <w:sz w:val="20"/>
          <w:lang w:val="en-GB"/>
        </w:rPr>
        <w:t xml:space="preserve">introduce </w:t>
      </w:r>
      <w:r w:rsidR="00BD7C84">
        <w:rPr>
          <w:rFonts w:ascii="Times New Roman" w:hAnsi="Times New Roman"/>
          <w:sz w:val="20"/>
          <w:lang w:val="en-GB"/>
        </w:rPr>
        <w:t>a new measurement</w:t>
      </w:r>
      <w:r w:rsidR="00814D6C">
        <w:rPr>
          <w:rFonts w:ascii="Times New Roman" w:hAnsi="Times New Roman"/>
          <w:sz w:val="20"/>
          <w:lang w:val="en-GB"/>
        </w:rPr>
        <w:t xml:space="preserve"> in TS 28.554. </w:t>
      </w:r>
      <w:r w:rsidR="007A232F">
        <w:rPr>
          <w:rFonts w:ascii="Times New Roman" w:hAnsi="Times New Roman"/>
          <w:sz w:val="20"/>
          <w:lang w:val="en-GB"/>
        </w:rPr>
        <w:t xml:space="preserve"> </w:t>
      </w:r>
    </w:p>
    <w:p w14:paraId="6903F249" w14:textId="77777777" w:rsidR="007A232F" w:rsidRDefault="007A232F" w:rsidP="00C24329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1CB14257" w14:textId="573CDFEE" w:rsidR="00C24329" w:rsidRDefault="00C24329" w:rsidP="00C24329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provide a draft </w:t>
      </w:r>
      <w:proofErr w:type="gramStart"/>
      <w:r w:rsidR="00970570">
        <w:rPr>
          <w:rFonts w:ascii="Times New Roman" w:hAnsi="Times New Roman"/>
          <w:sz w:val="20"/>
          <w:lang w:val="en-GB"/>
        </w:rPr>
        <w:t>r</w:t>
      </w:r>
      <w:r w:rsidR="00D70CA1">
        <w:rPr>
          <w:rFonts w:ascii="Times New Roman" w:hAnsi="Times New Roman"/>
          <w:sz w:val="20"/>
          <w:lang w:val="en-GB"/>
        </w:rPr>
        <w:t>eply</w:t>
      </w:r>
      <w:proofErr w:type="gramEnd"/>
      <w:r w:rsidR="00D70CA1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LS to SA5 </w:t>
      </w:r>
      <w:r w:rsidRPr="00A67B66">
        <w:rPr>
          <w:rFonts w:ascii="Times New Roman" w:hAnsi="Times New Roman"/>
          <w:sz w:val="20"/>
          <w:lang w:val="en-GB"/>
        </w:rPr>
        <w:t>in [</w:t>
      </w:r>
      <w:r w:rsidR="005B424D" w:rsidRPr="00A67B66">
        <w:rPr>
          <w:rFonts w:ascii="Times New Roman" w:hAnsi="Times New Roman"/>
          <w:sz w:val="20"/>
          <w:lang w:val="en-GB"/>
        </w:rPr>
        <w:t>2</w:t>
      </w:r>
      <w:r w:rsidRPr="00A67B66">
        <w:rPr>
          <w:rFonts w:ascii="Times New Roman" w:hAnsi="Times New Roman"/>
          <w:sz w:val="20"/>
          <w:lang w:val="en-GB"/>
        </w:rPr>
        <w:t>].</w:t>
      </w:r>
    </w:p>
    <w:p w14:paraId="3FA30FE2" w14:textId="77777777" w:rsidR="00C80CA0" w:rsidRDefault="00C80CA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023EA062" w:rsidR="00CD4C7B" w:rsidRDefault="004512B5" w:rsidP="00CD4C7B">
      <w:r>
        <w:t>In this paper we provide the following proposal:</w:t>
      </w:r>
    </w:p>
    <w:p w14:paraId="5385497F" w14:textId="787B9D80" w:rsidR="00C86798" w:rsidRPr="007964C4" w:rsidRDefault="00C86798" w:rsidP="007964C4">
      <w:pPr>
        <w:pStyle w:val="00BodyText"/>
        <w:spacing w:after="0"/>
        <w:jc w:val="both"/>
        <w:rPr>
          <w:b/>
          <w:bCs/>
        </w:rPr>
      </w:pPr>
      <w:r w:rsidRPr="00E65A27">
        <w:rPr>
          <w:rFonts w:ascii="Times New Roman" w:hAnsi="Times New Roman"/>
          <w:b/>
          <w:bCs/>
          <w:sz w:val="20"/>
          <w:lang w:val="en-GB"/>
        </w:rPr>
        <w:t xml:space="preserve">Proposal: </w:t>
      </w:r>
      <w:r>
        <w:rPr>
          <w:rFonts w:ascii="Times New Roman" w:hAnsi="Times New Roman"/>
          <w:b/>
          <w:bCs/>
          <w:sz w:val="20"/>
          <w:lang w:val="en-GB"/>
        </w:rPr>
        <w:t xml:space="preserve">Introduce a new measurement for the </w:t>
      </w:r>
      <w:r w:rsidRPr="00E65A27">
        <w:rPr>
          <w:rFonts w:ascii="Times New Roman" w:hAnsi="Times New Roman"/>
          <w:b/>
          <w:bCs/>
          <w:sz w:val="20"/>
          <w:lang w:val="en-GB"/>
        </w:rPr>
        <w:t>E</w:t>
      </w:r>
      <w:r>
        <w:rPr>
          <w:rFonts w:ascii="Times New Roman" w:hAnsi="Times New Roman"/>
          <w:b/>
          <w:bCs/>
          <w:sz w:val="20"/>
          <w:lang w:val="en-GB"/>
        </w:rPr>
        <w:t xml:space="preserve">nergy Consumption </w:t>
      </w:r>
      <w:r w:rsidRPr="00E65A27">
        <w:rPr>
          <w:rFonts w:ascii="Times New Roman" w:hAnsi="Times New Roman"/>
          <w:b/>
          <w:bCs/>
          <w:sz w:val="20"/>
          <w:lang w:val="en-GB"/>
        </w:rPr>
        <w:t xml:space="preserve">of a </w:t>
      </w:r>
      <w:proofErr w:type="spellStart"/>
      <w:r w:rsidRPr="00E65A27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E65A27">
        <w:rPr>
          <w:rFonts w:ascii="Times New Roman" w:hAnsi="Times New Roman"/>
          <w:b/>
          <w:bCs/>
          <w:sz w:val="20"/>
          <w:lang w:val="en-GB"/>
        </w:rPr>
        <w:t>-DU.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DD4FB92" w14:textId="2B0EF050" w:rsidR="00CD4C7B" w:rsidRPr="009035DA" w:rsidRDefault="00AF78D5" w:rsidP="00294AFE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 w:rsidRPr="00E65A27">
        <w:t>[</w:t>
      </w:r>
      <w:r w:rsidR="005B424D">
        <w:t>1</w:t>
      </w:r>
      <w:r w:rsidRPr="00E65A27">
        <w:t>]</w:t>
      </w:r>
      <w:r w:rsidRPr="00E65A27">
        <w:tab/>
      </w:r>
      <w:r w:rsidRPr="00E65A27">
        <w:tab/>
      </w:r>
      <w:r w:rsidR="00CD4C7B" w:rsidRPr="00E65A27">
        <w:t xml:space="preserve">3GPP TS </w:t>
      </w:r>
      <w:r w:rsidR="005805D3" w:rsidRPr="00E65A27">
        <w:t>28</w:t>
      </w:r>
      <w:r w:rsidR="00CD4C7B" w:rsidRPr="00E65A27">
        <w:t>.</w:t>
      </w:r>
      <w:r w:rsidR="005805D3" w:rsidRPr="00E65A27">
        <w:t>554</w:t>
      </w:r>
      <w:r w:rsidR="00CD4C7B" w:rsidRPr="00E65A27">
        <w:t xml:space="preserve">, </w:t>
      </w:r>
      <w:r w:rsidR="00746259" w:rsidRPr="00D227B5">
        <w:t>“</w:t>
      </w:r>
      <w:r w:rsidR="00C40A8F" w:rsidRPr="009035DA">
        <w:t>5G end to end Key Performance Indicators (KPI)</w:t>
      </w:r>
      <w:r w:rsidR="00746259" w:rsidRPr="009035DA">
        <w:t>”</w:t>
      </w:r>
      <w:r w:rsidR="00C219C3" w:rsidRPr="009035DA">
        <w:t xml:space="preserve"> (Rel.</w:t>
      </w:r>
      <w:r w:rsidR="003527FD" w:rsidRPr="009035DA">
        <w:t>1</w:t>
      </w:r>
      <w:r w:rsidR="003527FD">
        <w:t>9</w:t>
      </w:r>
      <w:r w:rsidR="00C219C3" w:rsidRPr="009035DA">
        <w:t>)</w:t>
      </w:r>
      <w:r w:rsidR="00C40A8F" w:rsidRPr="009035DA">
        <w:t xml:space="preserve"> </w:t>
      </w:r>
      <w:bookmarkEnd w:id="2"/>
    </w:p>
    <w:p w14:paraId="77DFD051" w14:textId="7AEBE09D" w:rsidR="00A21447" w:rsidRPr="009035DA" w:rsidRDefault="00A21447" w:rsidP="009035DA">
      <w:pPr>
        <w:spacing w:after="0" w:line="240" w:lineRule="atLeast"/>
      </w:pPr>
      <w:r w:rsidRPr="009035DA">
        <w:lastRenderedPageBreak/>
        <w:t>[</w:t>
      </w:r>
      <w:r w:rsidR="005B424D">
        <w:t>2</w:t>
      </w:r>
      <w:r w:rsidRPr="009035DA">
        <w:t>]</w:t>
      </w:r>
      <w:r w:rsidRPr="009035DA">
        <w:tab/>
      </w:r>
      <w:r w:rsidR="009035DA">
        <w:tab/>
      </w:r>
      <w:r w:rsidR="00D97EC9" w:rsidRPr="00D97EC9">
        <w:t>R3-252080</w:t>
      </w:r>
      <w:r w:rsidRPr="009035DA">
        <w:t>, “</w:t>
      </w:r>
      <w:r w:rsidR="00D70CA1" w:rsidRPr="00D70CA1">
        <w:t xml:space="preserve">[Draft] Reply LS on LS reply to LS on energy saving for split </w:t>
      </w:r>
      <w:proofErr w:type="spellStart"/>
      <w:r w:rsidR="00D70CA1" w:rsidRPr="00D70CA1">
        <w:t>gNB</w:t>
      </w:r>
      <w:proofErr w:type="spellEnd"/>
      <w:r w:rsidRPr="009035DA">
        <w:t xml:space="preserve">”, </w:t>
      </w:r>
      <w:r w:rsidR="00587759" w:rsidRPr="009035DA">
        <w:t>Nokia</w:t>
      </w:r>
    </w:p>
    <w:sectPr w:rsidR="00A21447" w:rsidRPr="009035D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9E0B8" w14:textId="77777777" w:rsidR="00AB533E" w:rsidRDefault="00AB533E">
      <w:r>
        <w:separator/>
      </w:r>
    </w:p>
  </w:endnote>
  <w:endnote w:type="continuationSeparator" w:id="0">
    <w:p w14:paraId="549DE805" w14:textId="77777777" w:rsidR="00AB533E" w:rsidRDefault="00AB533E">
      <w:r>
        <w:continuationSeparator/>
      </w:r>
    </w:p>
  </w:endnote>
  <w:endnote w:type="continuationNotice" w:id="1">
    <w:p w14:paraId="13B311CE" w14:textId="77777777" w:rsidR="00AB533E" w:rsidRDefault="00AB53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A17DB" w14:textId="77777777" w:rsidR="00AB533E" w:rsidRDefault="00AB533E">
      <w:r>
        <w:separator/>
      </w:r>
    </w:p>
  </w:footnote>
  <w:footnote w:type="continuationSeparator" w:id="0">
    <w:p w14:paraId="5A4715EB" w14:textId="77777777" w:rsidR="00AB533E" w:rsidRDefault="00AB533E">
      <w:r>
        <w:continuationSeparator/>
      </w:r>
    </w:p>
  </w:footnote>
  <w:footnote w:type="continuationNotice" w:id="1">
    <w:p w14:paraId="251116EA" w14:textId="77777777" w:rsidR="00AB533E" w:rsidRDefault="00AB53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903BA2"/>
    <w:multiLevelType w:val="hybridMultilevel"/>
    <w:tmpl w:val="DA546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A4F02"/>
    <w:multiLevelType w:val="hybridMultilevel"/>
    <w:tmpl w:val="857ED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35566"/>
    <w:multiLevelType w:val="hybridMultilevel"/>
    <w:tmpl w:val="0832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02673"/>
    <w:multiLevelType w:val="hybridMultilevel"/>
    <w:tmpl w:val="79C63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3"/>
  </w:num>
  <w:num w:numId="5" w16cid:durableId="1293485520">
    <w:abstractNumId w:val="29"/>
  </w:num>
  <w:num w:numId="6" w16cid:durableId="518593314">
    <w:abstractNumId w:val="9"/>
  </w:num>
  <w:num w:numId="7" w16cid:durableId="133304696">
    <w:abstractNumId w:val="25"/>
  </w:num>
  <w:num w:numId="8" w16cid:durableId="1401951229">
    <w:abstractNumId w:val="5"/>
  </w:num>
  <w:num w:numId="9" w16cid:durableId="765687038">
    <w:abstractNumId w:val="3"/>
  </w:num>
  <w:num w:numId="10" w16cid:durableId="1190608963">
    <w:abstractNumId w:val="31"/>
  </w:num>
  <w:num w:numId="11" w16cid:durableId="1298758106">
    <w:abstractNumId w:val="20"/>
  </w:num>
  <w:num w:numId="12" w16cid:durableId="485165343">
    <w:abstractNumId w:val="19"/>
  </w:num>
  <w:num w:numId="13" w16cid:durableId="389350407">
    <w:abstractNumId w:val="6"/>
  </w:num>
  <w:num w:numId="14" w16cid:durableId="195781584">
    <w:abstractNumId w:val="32"/>
  </w:num>
  <w:num w:numId="15" w16cid:durableId="1483423386">
    <w:abstractNumId w:val="14"/>
  </w:num>
  <w:num w:numId="16" w16cid:durableId="1742748413">
    <w:abstractNumId w:val="21"/>
  </w:num>
  <w:num w:numId="17" w16cid:durableId="1818763474">
    <w:abstractNumId w:val="7"/>
  </w:num>
  <w:num w:numId="18" w16cid:durableId="1667585086">
    <w:abstractNumId w:val="12"/>
  </w:num>
  <w:num w:numId="19" w16cid:durableId="1271208106">
    <w:abstractNumId w:val="4"/>
  </w:num>
  <w:num w:numId="20" w16cid:durableId="305671312">
    <w:abstractNumId w:val="30"/>
  </w:num>
  <w:num w:numId="21" w16cid:durableId="1929924767">
    <w:abstractNumId w:val="17"/>
  </w:num>
  <w:num w:numId="22" w16cid:durableId="1059861415">
    <w:abstractNumId w:val="15"/>
  </w:num>
  <w:num w:numId="23" w16cid:durableId="801921517">
    <w:abstractNumId w:val="10"/>
  </w:num>
  <w:num w:numId="24" w16cid:durableId="373887140">
    <w:abstractNumId w:val="24"/>
  </w:num>
  <w:num w:numId="25" w16cid:durableId="665866287">
    <w:abstractNumId w:val="22"/>
  </w:num>
  <w:num w:numId="26" w16cid:durableId="38943242">
    <w:abstractNumId w:val="18"/>
  </w:num>
  <w:num w:numId="27" w16cid:durableId="933518623">
    <w:abstractNumId w:val="8"/>
  </w:num>
  <w:num w:numId="28" w16cid:durableId="1769815375">
    <w:abstractNumId w:val="11"/>
  </w:num>
  <w:num w:numId="29" w16cid:durableId="345209976">
    <w:abstractNumId w:val="16"/>
  </w:num>
  <w:num w:numId="30" w16cid:durableId="621496537">
    <w:abstractNumId w:val="26"/>
  </w:num>
  <w:num w:numId="31" w16cid:durableId="8069859">
    <w:abstractNumId w:val="27"/>
  </w:num>
  <w:num w:numId="32" w16cid:durableId="1454666031">
    <w:abstractNumId w:val="28"/>
  </w:num>
  <w:num w:numId="33" w16cid:durableId="1705523944">
    <w:abstractNumId w:val="2"/>
  </w:num>
  <w:num w:numId="34" w16cid:durableId="16681696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4322"/>
    <w:rsid w:val="000061B4"/>
    <w:rsid w:val="00011A64"/>
    <w:rsid w:val="00012AF8"/>
    <w:rsid w:val="00017123"/>
    <w:rsid w:val="00017BB2"/>
    <w:rsid w:val="000221AA"/>
    <w:rsid w:val="000225EA"/>
    <w:rsid w:val="00024635"/>
    <w:rsid w:val="00027FB1"/>
    <w:rsid w:val="00030291"/>
    <w:rsid w:val="00030DA5"/>
    <w:rsid w:val="00033397"/>
    <w:rsid w:val="000342C7"/>
    <w:rsid w:val="00036A06"/>
    <w:rsid w:val="00040095"/>
    <w:rsid w:val="0004120F"/>
    <w:rsid w:val="00047E7D"/>
    <w:rsid w:val="0005563E"/>
    <w:rsid w:val="00055760"/>
    <w:rsid w:val="00057777"/>
    <w:rsid w:val="00057C2A"/>
    <w:rsid w:val="00060D39"/>
    <w:rsid w:val="0006188C"/>
    <w:rsid w:val="00065B77"/>
    <w:rsid w:val="00066AE7"/>
    <w:rsid w:val="00080512"/>
    <w:rsid w:val="00083F0D"/>
    <w:rsid w:val="00085A0B"/>
    <w:rsid w:val="00092312"/>
    <w:rsid w:val="000A3911"/>
    <w:rsid w:val="000A3EB3"/>
    <w:rsid w:val="000A3EBF"/>
    <w:rsid w:val="000A63AB"/>
    <w:rsid w:val="000B7BCF"/>
    <w:rsid w:val="000C23DE"/>
    <w:rsid w:val="000C2F70"/>
    <w:rsid w:val="000C3CBB"/>
    <w:rsid w:val="000C4CF7"/>
    <w:rsid w:val="000C556D"/>
    <w:rsid w:val="000D376D"/>
    <w:rsid w:val="000D4DE6"/>
    <w:rsid w:val="000D58AB"/>
    <w:rsid w:val="000E64F5"/>
    <w:rsid w:val="000E7FAF"/>
    <w:rsid w:val="00102835"/>
    <w:rsid w:val="001075B7"/>
    <w:rsid w:val="00120C59"/>
    <w:rsid w:val="00121DBE"/>
    <w:rsid w:val="00135061"/>
    <w:rsid w:val="001370F2"/>
    <w:rsid w:val="00141A3D"/>
    <w:rsid w:val="00143D33"/>
    <w:rsid w:val="0014613E"/>
    <w:rsid w:val="001549DD"/>
    <w:rsid w:val="001550D6"/>
    <w:rsid w:val="0017035B"/>
    <w:rsid w:val="0017573D"/>
    <w:rsid w:val="00176159"/>
    <w:rsid w:val="00177D17"/>
    <w:rsid w:val="00185902"/>
    <w:rsid w:val="00191D2F"/>
    <w:rsid w:val="00194CD0"/>
    <w:rsid w:val="0019562C"/>
    <w:rsid w:val="001A0E4B"/>
    <w:rsid w:val="001A4A66"/>
    <w:rsid w:val="001B0158"/>
    <w:rsid w:val="001B08B3"/>
    <w:rsid w:val="001B265E"/>
    <w:rsid w:val="001B7208"/>
    <w:rsid w:val="001C4281"/>
    <w:rsid w:val="001C4D10"/>
    <w:rsid w:val="001D0D3F"/>
    <w:rsid w:val="001D57E5"/>
    <w:rsid w:val="001E39D1"/>
    <w:rsid w:val="001F168B"/>
    <w:rsid w:val="001F3A0E"/>
    <w:rsid w:val="001F70B7"/>
    <w:rsid w:val="00200F4A"/>
    <w:rsid w:val="002010C4"/>
    <w:rsid w:val="00204301"/>
    <w:rsid w:val="002068A3"/>
    <w:rsid w:val="002069F2"/>
    <w:rsid w:val="002129C5"/>
    <w:rsid w:val="00215CCC"/>
    <w:rsid w:val="00225F6D"/>
    <w:rsid w:val="0022606D"/>
    <w:rsid w:val="002305DD"/>
    <w:rsid w:val="00240680"/>
    <w:rsid w:val="00241500"/>
    <w:rsid w:val="00242C2A"/>
    <w:rsid w:val="0024327D"/>
    <w:rsid w:val="00243BC7"/>
    <w:rsid w:val="00250740"/>
    <w:rsid w:val="002553C2"/>
    <w:rsid w:val="002623FC"/>
    <w:rsid w:val="00262EDB"/>
    <w:rsid w:val="00264608"/>
    <w:rsid w:val="0027145C"/>
    <w:rsid w:val="00273DE4"/>
    <w:rsid w:val="002747EC"/>
    <w:rsid w:val="002855BF"/>
    <w:rsid w:val="0028583D"/>
    <w:rsid w:val="00285C3F"/>
    <w:rsid w:val="00286641"/>
    <w:rsid w:val="00286FC6"/>
    <w:rsid w:val="00287826"/>
    <w:rsid w:val="00292074"/>
    <w:rsid w:val="00294AFE"/>
    <w:rsid w:val="002953B2"/>
    <w:rsid w:val="002A72B3"/>
    <w:rsid w:val="002B105C"/>
    <w:rsid w:val="002B1092"/>
    <w:rsid w:val="002C0F59"/>
    <w:rsid w:val="002C2A71"/>
    <w:rsid w:val="002C48EE"/>
    <w:rsid w:val="002C4912"/>
    <w:rsid w:val="002C4E0A"/>
    <w:rsid w:val="002D4013"/>
    <w:rsid w:val="002E1692"/>
    <w:rsid w:val="002E4099"/>
    <w:rsid w:val="002F0805"/>
    <w:rsid w:val="002F0D22"/>
    <w:rsid w:val="002F19C9"/>
    <w:rsid w:val="00303D18"/>
    <w:rsid w:val="00304CE4"/>
    <w:rsid w:val="003070A7"/>
    <w:rsid w:val="00307184"/>
    <w:rsid w:val="00314840"/>
    <w:rsid w:val="00314AE5"/>
    <w:rsid w:val="003172DC"/>
    <w:rsid w:val="00326069"/>
    <w:rsid w:val="00332B58"/>
    <w:rsid w:val="00333D26"/>
    <w:rsid w:val="0033499E"/>
    <w:rsid w:val="00341E0A"/>
    <w:rsid w:val="003454FC"/>
    <w:rsid w:val="00347E9E"/>
    <w:rsid w:val="0035214D"/>
    <w:rsid w:val="003527FD"/>
    <w:rsid w:val="00352D2F"/>
    <w:rsid w:val="003532B5"/>
    <w:rsid w:val="0035462D"/>
    <w:rsid w:val="0035590C"/>
    <w:rsid w:val="003563DB"/>
    <w:rsid w:val="00356B62"/>
    <w:rsid w:val="00363177"/>
    <w:rsid w:val="003702F7"/>
    <w:rsid w:val="00370A91"/>
    <w:rsid w:val="00370D5E"/>
    <w:rsid w:val="00373146"/>
    <w:rsid w:val="00380C9E"/>
    <w:rsid w:val="00382033"/>
    <w:rsid w:val="00386BB5"/>
    <w:rsid w:val="003871EC"/>
    <w:rsid w:val="00395682"/>
    <w:rsid w:val="00397D21"/>
    <w:rsid w:val="003A326E"/>
    <w:rsid w:val="003B030F"/>
    <w:rsid w:val="003B042A"/>
    <w:rsid w:val="003B3FB3"/>
    <w:rsid w:val="003C03A5"/>
    <w:rsid w:val="003C4E37"/>
    <w:rsid w:val="003C69F7"/>
    <w:rsid w:val="003E1194"/>
    <w:rsid w:val="003E16BE"/>
    <w:rsid w:val="003E17C5"/>
    <w:rsid w:val="003E6AD7"/>
    <w:rsid w:val="003E7223"/>
    <w:rsid w:val="003F0A6F"/>
    <w:rsid w:val="00401855"/>
    <w:rsid w:val="0040301B"/>
    <w:rsid w:val="00406DB2"/>
    <w:rsid w:val="004128E3"/>
    <w:rsid w:val="004170EA"/>
    <w:rsid w:val="0041766C"/>
    <w:rsid w:val="00417A40"/>
    <w:rsid w:val="0042773A"/>
    <w:rsid w:val="00445BFB"/>
    <w:rsid w:val="004512B5"/>
    <w:rsid w:val="004549E2"/>
    <w:rsid w:val="004621A3"/>
    <w:rsid w:val="0046234C"/>
    <w:rsid w:val="00464695"/>
    <w:rsid w:val="0047039B"/>
    <w:rsid w:val="00475FA8"/>
    <w:rsid w:val="00476DD9"/>
    <w:rsid w:val="00480BC6"/>
    <w:rsid w:val="00481816"/>
    <w:rsid w:val="004868E3"/>
    <w:rsid w:val="00492F3D"/>
    <w:rsid w:val="004955CF"/>
    <w:rsid w:val="004A1DE8"/>
    <w:rsid w:val="004C0D04"/>
    <w:rsid w:val="004C5539"/>
    <w:rsid w:val="004C7BC3"/>
    <w:rsid w:val="004D2496"/>
    <w:rsid w:val="004D3578"/>
    <w:rsid w:val="004D380D"/>
    <w:rsid w:val="004D3F58"/>
    <w:rsid w:val="004D5E47"/>
    <w:rsid w:val="004E213A"/>
    <w:rsid w:val="004E21FC"/>
    <w:rsid w:val="004E689C"/>
    <w:rsid w:val="004F27B2"/>
    <w:rsid w:val="00503171"/>
    <w:rsid w:val="00507AA1"/>
    <w:rsid w:val="00515006"/>
    <w:rsid w:val="0051501B"/>
    <w:rsid w:val="005153FE"/>
    <w:rsid w:val="00516778"/>
    <w:rsid w:val="005240A4"/>
    <w:rsid w:val="00525FE9"/>
    <w:rsid w:val="00531C12"/>
    <w:rsid w:val="00533BE7"/>
    <w:rsid w:val="00534DA0"/>
    <w:rsid w:val="005364DC"/>
    <w:rsid w:val="00540B31"/>
    <w:rsid w:val="00541D7A"/>
    <w:rsid w:val="00542B05"/>
    <w:rsid w:val="00543077"/>
    <w:rsid w:val="0054390B"/>
    <w:rsid w:val="00543E6C"/>
    <w:rsid w:val="00544635"/>
    <w:rsid w:val="00552A83"/>
    <w:rsid w:val="00553DB5"/>
    <w:rsid w:val="00553F96"/>
    <w:rsid w:val="005617CD"/>
    <w:rsid w:val="005620A7"/>
    <w:rsid w:val="00565087"/>
    <w:rsid w:val="0056573F"/>
    <w:rsid w:val="00565BE9"/>
    <w:rsid w:val="00571CE2"/>
    <w:rsid w:val="00577BF6"/>
    <w:rsid w:val="005805D3"/>
    <w:rsid w:val="00587759"/>
    <w:rsid w:val="0059193E"/>
    <w:rsid w:val="005A27D5"/>
    <w:rsid w:val="005A4971"/>
    <w:rsid w:val="005B1232"/>
    <w:rsid w:val="005B2EEF"/>
    <w:rsid w:val="005B424D"/>
    <w:rsid w:val="005B50A5"/>
    <w:rsid w:val="005C43CD"/>
    <w:rsid w:val="005D2D5C"/>
    <w:rsid w:val="005D3E11"/>
    <w:rsid w:val="005D4274"/>
    <w:rsid w:val="005D6C57"/>
    <w:rsid w:val="005E2530"/>
    <w:rsid w:val="005E399D"/>
    <w:rsid w:val="005E78FB"/>
    <w:rsid w:val="005F4097"/>
    <w:rsid w:val="00600E34"/>
    <w:rsid w:val="00603D1E"/>
    <w:rsid w:val="00604CD4"/>
    <w:rsid w:val="00605E3E"/>
    <w:rsid w:val="00606DA9"/>
    <w:rsid w:val="00607B17"/>
    <w:rsid w:val="0061046D"/>
    <w:rsid w:val="00611566"/>
    <w:rsid w:val="00611D47"/>
    <w:rsid w:val="00617F14"/>
    <w:rsid w:val="00622182"/>
    <w:rsid w:val="00641A42"/>
    <w:rsid w:val="006454FB"/>
    <w:rsid w:val="00650D03"/>
    <w:rsid w:val="00656E1E"/>
    <w:rsid w:val="006604E4"/>
    <w:rsid w:val="0068542E"/>
    <w:rsid w:val="006862BC"/>
    <w:rsid w:val="00692D28"/>
    <w:rsid w:val="00695A4C"/>
    <w:rsid w:val="00697749"/>
    <w:rsid w:val="006A101E"/>
    <w:rsid w:val="006A2193"/>
    <w:rsid w:val="006A6CEE"/>
    <w:rsid w:val="006B2A1C"/>
    <w:rsid w:val="006B36A5"/>
    <w:rsid w:val="006B4195"/>
    <w:rsid w:val="006C54B5"/>
    <w:rsid w:val="006D1E24"/>
    <w:rsid w:val="006D6033"/>
    <w:rsid w:val="006E0F1C"/>
    <w:rsid w:val="006E3257"/>
    <w:rsid w:val="006E3B3F"/>
    <w:rsid w:val="006E72D7"/>
    <w:rsid w:val="006F2CA1"/>
    <w:rsid w:val="00702BDF"/>
    <w:rsid w:val="007318F1"/>
    <w:rsid w:val="00734525"/>
    <w:rsid w:val="0073469A"/>
    <w:rsid w:val="00734A5B"/>
    <w:rsid w:val="00735AD9"/>
    <w:rsid w:val="00735F57"/>
    <w:rsid w:val="00741EC5"/>
    <w:rsid w:val="00742A3B"/>
    <w:rsid w:val="00743525"/>
    <w:rsid w:val="00744E4E"/>
    <w:rsid w:val="00744E76"/>
    <w:rsid w:val="00746259"/>
    <w:rsid w:val="00747622"/>
    <w:rsid w:val="007476DB"/>
    <w:rsid w:val="00747C33"/>
    <w:rsid w:val="0075000A"/>
    <w:rsid w:val="0075565E"/>
    <w:rsid w:val="00757D40"/>
    <w:rsid w:val="00761E96"/>
    <w:rsid w:val="00765A81"/>
    <w:rsid w:val="00774846"/>
    <w:rsid w:val="007815E2"/>
    <w:rsid w:val="00781F0F"/>
    <w:rsid w:val="00782170"/>
    <w:rsid w:val="0078727C"/>
    <w:rsid w:val="0079415C"/>
    <w:rsid w:val="00794D81"/>
    <w:rsid w:val="007964C4"/>
    <w:rsid w:val="00797D4B"/>
    <w:rsid w:val="007A232F"/>
    <w:rsid w:val="007A4941"/>
    <w:rsid w:val="007C095F"/>
    <w:rsid w:val="007C1636"/>
    <w:rsid w:val="007D29C4"/>
    <w:rsid w:val="007D3B84"/>
    <w:rsid w:val="007D5902"/>
    <w:rsid w:val="007E08D9"/>
    <w:rsid w:val="007E2D1C"/>
    <w:rsid w:val="007F2676"/>
    <w:rsid w:val="007F51F1"/>
    <w:rsid w:val="007F5B41"/>
    <w:rsid w:val="00801D66"/>
    <w:rsid w:val="00802106"/>
    <w:rsid w:val="008028A4"/>
    <w:rsid w:val="00805E5A"/>
    <w:rsid w:val="00806067"/>
    <w:rsid w:val="00806520"/>
    <w:rsid w:val="0081092A"/>
    <w:rsid w:val="00814D6C"/>
    <w:rsid w:val="00823CCF"/>
    <w:rsid w:val="00826023"/>
    <w:rsid w:val="00830106"/>
    <w:rsid w:val="00831AA0"/>
    <w:rsid w:val="00840916"/>
    <w:rsid w:val="00851611"/>
    <w:rsid w:val="00852F7C"/>
    <w:rsid w:val="00853EDD"/>
    <w:rsid w:val="008576BF"/>
    <w:rsid w:val="008604EE"/>
    <w:rsid w:val="0086131D"/>
    <w:rsid w:val="00862669"/>
    <w:rsid w:val="00867C09"/>
    <w:rsid w:val="00870854"/>
    <w:rsid w:val="00872FA4"/>
    <w:rsid w:val="0087352F"/>
    <w:rsid w:val="0087401D"/>
    <w:rsid w:val="008763E9"/>
    <w:rsid w:val="008768CA"/>
    <w:rsid w:val="00880559"/>
    <w:rsid w:val="008840E9"/>
    <w:rsid w:val="008872C2"/>
    <w:rsid w:val="00894B69"/>
    <w:rsid w:val="008B0D41"/>
    <w:rsid w:val="008B28E5"/>
    <w:rsid w:val="008C2835"/>
    <w:rsid w:val="008C41AF"/>
    <w:rsid w:val="008C484F"/>
    <w:rsid w:val="008C490B"/>
    <w:rsid w:val="008D229E"/>
    <w:rsid w:val="008E0B99"/>
    <w:rsid w:val="008E2859"/>
    <w:rsid w:val="008E2D3B"/>
    <w:rsid w:val="008E485B"/>
    <w:rsid w:val="008F4091"/>
    <w:rsid w:val="0090271F"/>
    <w:rsid w:val="009035DA"/>
    <w:rsid w:val="00903D8C"/>
    <w:rsid w:val="00903EB9"/>
    <w:rsid w:val="00913D4D"/>
    <w:rsid w:val="00921644"/>
    <w:rsid w:val="00925076"/>
    <w:rsid w:val="00925513"/>
    <w:rsid w:val="00933148"/>
    <w:rsid w:val="009343D0"/>
    <w:rsid w:val="009411AB"/>
    <w:rsid w:val="0094221D"/>
    <w:rsid w:val="00942EC2"/>
    <w:rsid w:val="0094366D"/>
    <w:rsid w:val="00946FAF"/>
    <w:rsid w:val="0094712E"/>
    <w:rsid w:val="00954BCB"/>
    <w:rsid w:val="009563AD"/>
    <w:rsid w:val="00961B32"/>
    <w:rsid w:val="00970570"/>
    <w:rsid w:val="00971683"/>
    <w:rsid w:val="00972FD7"/>
    <w:rsid w:val="00974BB0"/>
    <w:rsid w:val="009816AD"/>
    <w:rsid w:val="009922E5"/>
    <w:rsid w:val="009A4296"/>
    <w:rsid w:val="009A5209"/>
    <w:rsid w:val="009A6E4F"/>
    <w:rsid w:val="009B4002"/>
    <w:rsid w:val="009C1A34"/>
    <w:rsid w:val="009C4D5C"/>
    <w:rsid w:val="009C60BB"/>
    <w:rsid w:val="009D0A28"/>
    <w:rsid w:val="009D22B5"/>
    <w:rsid w:val="009D44C3"/>
    <w:rsid w:val="009D60FB"/>
    <w:rsid w:val="009E618D"/>
    <w:rsid w:val="009F0FD9"/>
    <w:rsid w:val="009F3B54"/>
    <w:rsid w:val="009F601F"/>
    <w:rsid w:val="009F7E6E"/>
    <w:rsid w:val="00A010BD"/>
    <w:rsid w:val="00A10F02"/>
    <w:rsid w:val="00A205A9"/>
    <w:rsid w:val="00A21447"/>
    <w:rsid w:val="00A26C81"/>
    <w:rsid w:val="00A32CD0"/>
    <w:rsid w:val="00A533A2"/>
    <w:rsid w:val="00A53724"/>
    <w:rsid w:val="00A559F6"/>
    <w:rsid w:val="00A5612A"/>
    <w:rsid w:val="00A63F06"/>
    <w:rsid w:val="00A65F30"/>
    <w:rsid w:val="00A67B66"/>
    <w:rsid w:val="00A710BA"/>
    <w:rsid w:val="00A74166"/>
    <w:rsid w:val="00A814E6"/>
    <w:rsid w:val="00A82346"/>
    <w:rsid w:val="00A82A8B"/>
    <w:rsid w:val="00A8361A"/>
    <w:rsid w:val="00A925F1"/>
    <w:rsid w:val="00A94343"/>
    <w:rsid w:val="00A9671C"/>
    <w:rsid w:val="00AA74CB"/>
    <w:rsid w:val="00AB533E"/>
    <w:rsid w:val="00AB6AAB"/>
    <w:rsid w:val="00AB6D72"/>
    <w:rsid w:val="00AC253C"/>
    <w:rsid w:val="00AC38EF"/>
    <w:rsid w:val="00AC4A53"/>
    <w:rsid w:val="00AC66D6"/>
    <w:rsid w:val="00AC66E4"/>
    <w:rsid w:val="00AD0338"/>
    <w:rsid w:val="00AD26E7"/>
    <w:rsid w:val="00AD4BCF"/>
    <w:rsid w:val="00AF3B25"/>
    <w:rsid w:val="00AF3EEE"/>
    <w:rsid w:val="00AF4A8E"/>
    <w:rsid w:val="00AF6CC5"/>
    <w:rsid w:val="00AF78D5"/>
    <w:rsid w:val="00B005D8"/>
    <w:rsid w:val="00B0454F"/>
    <w:rsid w:val="00B10154"/>
    <w:rsid w:val="00B1063A"/>
    <w:rsid w:val="00B15449"/>
    <w:rsid w:val="00B15DE9"/>
    <w:rsid w:val="00B21241"/>
    <w:rsid w:val="00B325E7"/>
    <w:rsid w:val="00B3439E"/>
    <w:rsid w:val="00B477C9"/>
    <w:rsid w:val="00B63260"/>
    <w:rsid w:val="00B64622"/>
    <w:rsid w:val="00B66B54"/>
    <w:rsid w:val="00B71A64"/>
    <w:rsid w:val="00B73164"/>
    <w:rsid w:val="00B746AA"/>
    <w:rsid w:val="00B76B4F"/>
    <w:rsid w:val="00B82C4C"/>
    <w:rsid w:val="00B93496"/>
    <w:rsid w:val="00B9781E"/>
    <w:rsid w:val="00BB58C2"/>
    <w:rsid w:val="00BB6310"/>
    <w:rsid w:val="00BB6AE0"/>
    <w:rsid w:val="00BB7104"/>
    <w:rsid w:val="00BB71B8"/>
    <w:rsid w:val="00BB78CF"/>
    <w:rsid w:val="00BC2DC7"/>
    <w:rsid w:val="00BC4C85"/>
    <w:rsid w:val="00BD25DD"/>
    <w:rsid w:val="00BD4D74"/>
    <w:rsid w:val="00BD64E4"/>
    <w:rsid w:val="00BD6CFD"/>
    <w:rsid w:val="00BD7C84"/>
    <w:rsid w:val="00BE12E5"/>
    <w:rsid w:val="00BF5658"/>
    <w:rsid w:val="00BF79F1"/>
    <w:rsid w:val="00C03035"/>
    <w:rsid w:val="00C219C3"/>
    <w:rsid w:val="00C24329"/>
    <w:rsid w:val="00C275BC"/>
    <w:rsid w:val="00C33079"/>
    <w:rsid w:val="00C34C13"/>
    <w:rsid w:val="00C35318"/>
    <w:rsid w:val="00C365F1"/>
    <w:rsid w:val="00C40A8F"/>
    <w:rsid w:val="00C43B31"/>
    <w:rsid w:val="00C47051"/>
    <w:rsid w:val="00C50536"/>
    <w:rsid w:val="00C55E78"/>
    <w:rsid w:val="00C55EB7"/>
    <w:rsid w:val="00C56270"/>
    <w:rsid w:val="00C64DE1"/>
    <w:rsid w:val="00C80CA0"/>
    <w:rsid w:val="00C815E9"/>
    <w:rsid w:val="00C84ED9"/>
    <w:rsid w:val="00C86798"/>
    <w:rsid w:val="00C870EB"/>
    <w:rsid w:val="00C91385"/>
    <w:rsid w:val="00CA3D0C"/>
    <w:rsid w:val="00CA4776"/>
    <w:rsid w:val="00CB0A1D"/>
    <w:rsid w:val="00CB6651"/>
    <w:rsid w:val="00CB6887"/>
    <w:rsid w:val="00CD19DA"/>
    <w:rsid w:val="00CD2F66"/>
    <w:rsid w:val="00CD320E"/>
    <w:rsid w:val="00CD3B71"/>
    <w:rsid w:val="00CD4C7B"/>
    <w:rsid w:val="00CD50FE"/>
    <w:rsid w:val="00CE5771"/>
    <w:rsid w:val="00CE7505"/>
    <w:rsid w:val="00D00EDF"/>
    <w:rsid w:val="00D0168E"/>
    <w:rsid w:val="00D07226"/>
    <w:rsid w:val="00D11329"/>
    <w:rsid w:val="00D156DD"/>
    <w:rsid w:val="00D1751C"/>
    <w:rsid w:val="00D20CAC"/>
    <w:rsid w:val="00D22038"/>
    <w:rsid w:val="00D227B5"/>
    <w:rsid w:val="00D354F5"/>
    <w:rsid w:val="00D45717"/>
    <w:rsid w:val="00D70CA1"/>
    <w:rsid w:val="00D738D6"/>
    <w:rsid w:val="00D80795"/>
    <w:rsid w:val="00D81D78"/>
    <w:rsid w:val="00D8385B"/>
    <w:rsid w:val="00D86323"/>
    <w:rsid w:val="00D86AB5"/>
    <w:rsid w:val="00D87E00"/>
    <w:rsid w:val="00D87E03"/>
    <w:rsid w:val="00D908B4"/>
    <w:rsid w:val="00D9134D"/>
    <w:rsid w:val="00D95538"/>
    <w:rsid w:val="00D97CD9"/>
    <w:rsid w:val="00D97EC9"/>
    <w:rsid w:val="00DA2825"/>
    <w:rsid w:val="00DA58E4"/>
    <w:rsid w:val="00DA7A03"/>
    <w:rsid w:val="00DB1818"/>
    <w:rsid w:val="00DB397B"/>
    <w:rsid w:val="00DC309B"/>
    <w:rsid w:val="00DC4DA2"/>
    <w:rsid w:val="00DD4EE5"/>
    <w:rsid w:val="00DE1406"/>
    <w:rsid w:val="00DE30AD"/>
    <w:rsid w:val="00DE4710"/>
    <w:rsid w:val="00E04305"/>
    <w:rsid w:val="00E07838"/>
    <w:rsid w:val="00E261F1"/>
    <w:rsid w:val="00E2744B"/>
    <w:rsid w:val="00E340BC"/>
    <w:rsid w:val="00E40CBC"/>
    <w:rsid w:val="00E51F8B"/>
    <w:rsid w:val="00E62835"/>
    <w:rsid w:val="00E6566C"/>
    <w:rsid w:val="00E65A27"/>
    <w:rsid w:val="00E77645"/>
    <w:rsid w:val="00E852FF"/>
    <w:rsid w:val="00E86708"/>
    <w:rsid w:val="00E90ABE"/>
    <w:rsid w:val="00E914D2"/>
    <w:rsid w:val="00E91ADA"/>
    <w:rsid w:val="00E9779A"/>
    <w:rsid w:val="00EA1617"/>
    <w:rsid w:val="00EA1D56"/>
    <w:rsid w:val="00EA22F8"/>
    <w:rsid w:val="00EA32D2"/>
    <w:rsid w:val="00EA7B2C"/>
    <w:rsid w:val="00EB36EF"/>
    <w:rsid w:val="00EB58B0"/>
    <w:rsid w:val="00EC3F24"/>
    <w:rsid w:val="00EC4A25"/>
    <w:rsid w:val="00EC572D"/>
    <w:rsid w:val="00EC7D21"/>
    <w:rsid w:val="00ED096C"/>
    <w:rsid w:val="00ED6597"/>
    <w:rsid w:val="00EE0A1E"/>
    <w:rsid w:val="00EE0EE2"/>
    <w:rsid w:val="00EE5650"/>
    <w:rsid w:val="00F025A2"/>
    <w:rsid w:val="00F1677B"/>
    <w:rsid w:val="00F2026E"/>
    <w:rsid w:val="00F2210A"/>
    <w:rsid w:val="00F2336F"/>
    <w:rsid w:val="00F23381"/>
    <w:rsid w:val="00F368F7"/>
    <w:rsid w:val="00F37743"/>
    <w:rsid w:val="00F5250E"/>
    <w:rsid w:val="00F54A3D"/>
    <w:rsid w:val="00F653B8"/>
    <w:rsid w:val="00F76F8F"/>
    <w:rsid w:val="00F86694"/>
    <w:rsid w:val="00F90316"/>
    <w:rsid w:val="00FA1266"/>
    <w:rsid w:val="00FA6A28"/>
    <w:rsid w:val="00FB2BEA"/>
    <w:rsid w:val="00FC1192"/>
    <w:rsid w:val="00FC1C6B"/>
    <w:rsid w:val="00FC2462"/>
    <w:rsid w:val="00FC53BF"/>
    <w:rsid w:val="00FC6713"/>
    <w:rsid w:val="00FE1B7D"/>
    <w:rsid w:val="00FE2421"/>
    <w:rsid w:val="00FE637A"/>
    <w:rsid w:val="00FF003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42B8119-86A3-453A-B154-53F16AB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759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31484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1148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161</cp:revision>
  <dcterms:created xsi:type="dcterms:W3CDTF">2024-09-10T19:47:00Z</dcterms:created>
  <dcterms:modified xsi:type="dcterms:W3CDTF">2025-03-27T22:05:00Z</dcterms:modified>
</cp:coreProperties>
</file>